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7B" w:rsidRPr="00775135" w:rsidRDefault="004C6260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 xml:space="preserve">ГОДИШЊИ </w:t>
      </w:r>
      <w:r w:rsidR="00BB1C7B" w:rsidRPr="00775135">
        <w:rPr>
          <w:b/>
          <w:bCs/>
          <w:sz w:val="26"/>
          <w:szCs w:val="26"/>
          <w:lang w:val="sr-Cyrl-CS"/>
        </w:rPr>
        <w:t>(</w:t>
      </w:r>
      <w:r w:rsidRPr="00775135">
        <w:rPr>
          <w:b/>
          <w:bCs/>
          <w:sz w:val="26"/>
          <w:szCs w:val="26"/>
          <w:lang w:val="sr-Cyrl-CS"/>
        </w:rPr>
        <w:t>ГЛОБАЛНИ</w:t>
      </w:r>
      <w:r w:rsidR="00BB1C7B" w:rsidRPr="00775135">
        <w:rPr>
          <w:b/>
          <w:bCs/>
          <w:sz w:val="26"/>
          <w:szCs w:val="26"/>
          <w:lang w:val="sr-Cyrl-CS"/>
        </w:rPr>
        <w:t>) ПЛАН РАДА</w:t>
      </w:r>
      <w:r w:rsidR="00BB1C7B" w:rsidRPr="00775135">
        <w:rPr>
          <w:b/>
          <w:bCs/>
          <w:sz w:val="26"/>
          <w:szCs w:val="26"/>
          <w:lang w:val="sl-SI"/>
        </w:rPr>
        <w:t xml:space="preserve"> </w:t>
      </w:r>
      <w:r w:rsidR="00BB1C7B" w:rsidRPr="00775135">
        <w:rPr>
          <w:b/>
          <w:bCs/>
          <w:sz w:val="26"/>
          <w:szCs w:val="26"/>
          <w:lang w:val="sr-Cyrl-CS"/>
        </w:rPr>
        <w:t>НАСТАВНИКА</w:t>
      </w:r>
    </w:p>
    <w:p w:rsidR="00BB1C7B" w:rsidRDefault="009F1EFC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  <w:sz w:val="28"/>
          <w:szCs w:val="28"/>
        </w:rPr>
        <w:pict>
          <v:line id="_x0000_s1051" style="position:absolute;z-index:251655168" from="438.6pt,18.4pt" to="507.95pt,18.4pt" strokeweight="1pt">
            <v:stroke dashstyle="1 1" endcap="round"/>
          </v:line>
        </w:pict>
      </w:r>
      <w:r>
        <w:rPr>
          <w:noProof/>
          <w:sz w:val="28"/>
          <w:szCs w:val="28"/>
        </w:rPr>
        <w:pict>
          <v:line id="_x0000_s1050" style="position:absolute;z-index:251654144" from="123.2pt,18.1pt" to="375.75pt,18.1pt" strokeweight="1pt">
            <v:stroke dashstyle="1 1" endcap="round"/>
          </v:line>
        </w:pict>
      </w:r>
      <w:r w:rsidR="00BB1C7B">
        <w:rPr>
          <w:b/>
          <w:bCs/>
          <w:sz w:val="28"/>
          <w:lang w:val="sr-Cyrl-CS"/>
        </w:rPr>
        <w:t xml:space="preserve">Наставни предмет: </w:t>
      </w:r>
      <w:r w:rsidR="004C127F"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0" w:name="Text23"/>
      <w:r w:rsidR="00BB1C7B">
        <w:rPr>
          <w:b/>
          <w:bCs/>
          <w:sz w:val="28"/>
          <w:lang w:val="sr-Cyrl-CS"/>
        </w:rPr>
        <w:instrText xml:space="preserve"> FORMTEXT </w:instrText>
      </w:r>
      <w:r w:rsidR="004C127F">
        <w:rPr>
          <w:b/>
          <w:bCs/>
          <w:sz w:val="28"/>
          <w:lang w:val="sr-Cyrl-CS"/>
        </w:rPr>
      </w:r>
      <w:r w:rsidR="004C127F">
        <w:rPr>
          <w:b/>
          <w:bCs/>
          <w:sz w:val="28"/>
          <w:lang w:val="sr-Cyrl-CS"/>
        </w:rPr>
        <w:fldChar w:fldCharType="separate"/>
      </w:r>
      <w:bookmarkStart w:id="1" w:name="_GoBack"/>
      <w:bookmarkEnd w:id="1"/>
      <w:proofErr w:type="spellStart"/>
      <w:r w:rsidR="00D94918">
        <w:rPr>
          <w:b/>
          <w:bCs/>
          <w:sz w:val="28"/>
        </w:rPr>
        <w:t>Fizi</w:t>
      </w:r>
      <w:proofErr w:type="spellEnd"/>
      <w:r w:rsidR="00D94918" w:rsidRPr="009F1EFC">
        <w:rPr>
          <w:b/>
          <w:bCs/>
          <w:sz w:val="28"/>
          <w:lang w:val="sr-Cyrl-CS"/>
        </w:rPr>
        <w:t>č</w:t>
      </w:r>
      <w:proofErr w:type="spellStart"/>
      <w:r w:rsidR="00D94918">
        <w:rPr>
          <w:b/>
          <w:bCs/>
          <w:sz w:val="28"/>
        </w:rPr>
        <w:t>ko</w:t>
      </w:r>
      <w:proofErr w:type="spellEnd"/>
      <w:r w:rsidR="00D94918" w:rsidRPr="009F1EFC">
        <w:rPr>
          <w:b/>
          <w:bCs/>
          <w:sz w:val="28"/>
          <w:lang w:val="sr-Cyrl-CS"/>
        </w:rPr>
        <w:t xml:space="preserve"> </w:t>
      </w:r>
      <w:proofErr w:type="spellStart"/>
      <w:r w:rsidR="00D94918">
        <w:rPr>
          <w:b/>
          <w:bCs/>
          <w:sz w:val="28"/>
        </w:rPr>
        <w:t>Vaspitanje</w:t>
      </w:r>
      <w:proofErr w:type="spellEnd"/>
      <w:r w:rsidR="004C127F">
        <w:rPr>
          <w:b/>
          <w:bCs/>
          <w:sz w:val="28"/>
          <w:lang w:val="sr-Cyrl-CS"/>
        </w:rPr>
        <w:fldChar w:fldCharType="end"/>
      </w:r>
      <w:bookmarkEnd w:id="0"/>
      <w:r w:rsidR="00BB1C7B">
        <w:rPr>
          <w:b/>
          <w:bCs/>
          <w:sz w:val="28"/>
          <w:lang w:val="sr-Cyrl-CS"/>
        </w:rPr>
        <w:tab/>
        <w:t xml:space="preserve">Разред: </w:t>
      </w:r>
      <w:r w:rsidR="004C127F"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" w:name="Text22"/>
      <w:r w:rsidR="00BB1C7B">
        <w:rPr>
          <w:b/>
          <w:bCs/>
          <w:sz w:val="28"/>
          <w:lang w:val="sr-Cyrl-CS"/>
        </w:rPr>
        <w:instrText xml:space="preserve"> FORMTEXT </w:instrText>
      </w:r>
      <w:r w:rsidR="004C127F">
        <w:rPr>
          <w:b/>
          <w:bCs/>
          <w:sz w:val="28"/>
          <w:lang w:val="sr-Cyrl-CS"/>
        </w:rPr>
      </w:r>
      <w:r w:rsidR="004C127F"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4</w:t>
      </w:r>
      <w:r w:rsidR="004C127F">
        <w:rPr>
          <w:b/>
          <w:bCs/>
          <w:sz w:val="28"/>
          <w:lang w:val="sr-Cyrl-CS"/>
        </w:rPr>
        <w:fldChar w:fldCharType="end"/>
      </w:r>
      <w:bookmarkEnd w:id="2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156"/>
        <w:gridCol w:w="775"/>
        <w:gridCol w:w="709"/>
        <w:gridCol w:w="775"/>
      </w:tblGrid>
      <w:tr w:rsidR="006476C2">
        <w:trPr>
          <w:trHeight w:val="200"/>
        </w:trPr>
        <w:tc>
          <w:tcPr>
            <w:tcW w:w="709" w:type="dxa"/>
            <w:vMerge w:val="restart"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</w:t>
            </w:r>
            <w:r w:rsidR="00233E11" w:rsidRPr="00233E11">
              <w:rPr>
                <w:bCs/>
                <w:sz w:val="16"/>
                <w:szCs w:val="16"/>
                <w:lang w:val="sr-Cyrl-CS"/>
              </w:rPr>
              <w:t>д</w:t>
            </w:r>
            <w:r w:rsidR="004C6260"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6476C2" w:rsidRPr="00BB1C7B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6476C2" w:rsidRPr="00233E11" w:rsidRDefault="006476C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6476C2" w:rsidRPr="00233E11" w:rsidRDefault="00A2600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="006476C2"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 w:rsidR="00AC464D">
              <w:rPr>
                <w:bCs/>
                <w:sz w:val="16"/>
                <w:szCs w:val="16"/>
                <w:lang w:val="sr-Cyrl-CS"/>
              </w:rPr>
              <w:br/>
            </w:r>
            <w:r w:rsidR="006476C2"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6476C2" w:rsidRPr="00233E11" w:rsidRDefault="00233E11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6476C2">
        <w:trPr>
          <w:trHeight w:val="487"/>
        </w:trPr>
        <w:tc>
          <w:tcPr>
            <w:tcW w:w="709" w:type="dxa"/>
            <w:vMerge/>
            <w:vAlign w:val="center"/>
          </w:tcPr>
          <w:p w:rsidR="006476C2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6476C2" w:rsidRPr="006476C2" w:rsidRDefault="006476C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6476C2" w:rsidRPr="00233E11" w:rsidRDefault="00233E11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6476C2" w:rsidRPr="00233E11" w:rsidRDefault="00A26003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="00233E11"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tr w:rsidR="00181DCD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4C127F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bookmarkStart w:id="3" w:name="Text30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D94918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4C127F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bookmarkStart w:id="4" w:name="Text30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D94918">
              <w:rPr>
                <w:bCs/>
              </w:rPr>
              <w:t>U</w:t>
            </w:r>
            <w:r w:rsidR="008B58AE">
              <w:rPr>
                <w:bCs/>
              </w:rPr>
              <w:t>v</w:t>
            </w:r>
            <w:r w:rsidR="00D94918">
              <w:rPr>
                <w:bCs/>
              </w:rPr>
              <w:t>odni čas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4C127F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bookmarkStart w:id="5" w:name="Text30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D94918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4C127F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bookmarkStart w:id="6" w:name="Text30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677A3">
              <w:rPr>
                <w:bCs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4C127F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bookmarkStart w:id="7" w:name="Text30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677A3">
              <w:rPr>
                <w:bCs/>
                <w:lang w:val="hu-HU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bookmarkStart w:id="8" w:name="Text30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bookmarkStart w:id="9" w:name="Text30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Sportska igra-odbojka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bookmarkStart w:id="10" w:name="Text30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62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bookmarkStart w:id="11" w:name="Text30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bookmarkStart w:id="12" w:name="Text31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47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bookmarkStart w:id="13" w:name="Text31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bookmarkStart w:id="14" w:name="Text31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Završni čas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bookmarkStart w:id="15" w:name="Text31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bookmarkStart w:id="16" w:name="Text31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bookmarkStart w:id="17" w:name="Text31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bookmarkStart w:id="18" w:name="Text31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bookmarkStart w:id="19" w:name="Text31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Jesenji i prolećni kros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bookmarkStart w:id="20" w:name="Text31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bookmarkStart w:id="21" w:name="Text31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bookmarkStart w:id="22" w:name="Text32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bookmarkStart w:id="23" w:name="Text32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bookmarkStart w:id="24" w:name="Text32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 w:rsidRPr="00CC3ADA">
              <w:rPr>
                <w:bCs/>
                <w:lang w:val="sr-Cyrl-CS"/>
              </w:rPr>
              <w:t>Takmičenja u organizaciji ministarstva prosvete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bookmarkStart w:id="25" w:name="Text32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bookmarkStart w:id="26" w:name="Text32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677A3">
              <w:rPr>
                <w:bCs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bookmarkStart w:id="27" w:name="Text32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bookmarkStart w:id="28" w:name="Text32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bookmarkStart w:id="29" w:name="Text32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bookmarkStart w:id="30" w:name="Text32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bookmarkStart w:id="31" w:name="Text32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bookmarkStart w:id="32" w:name="Text33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bookmarkStart w:id="33" w:name="Text33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bookmarkStart w:id="34" w:name="Text33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bookmarkStart w:id="35" w:name="Text33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bookmarkStart w:id="36" w:name="Text33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CC3ADA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bookmarkStart w:id="37" w:name="Text33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 w:rsidR="00CC3ADA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bookmarkStart w:id="38" w:name="Text33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bookmarkStart w:id="39" w:name="Text33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bookmarkStart w:id="40" w:name="Text33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bookmarkStart w:id="41" w:name="Text33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bookmarkStart w:id="42" w:name="Text34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bookmarkStart w:id="43" w:name="Text34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bookmarkStart w:id="44" w:name="Text34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bookmarkStart w:id="45" w:name="Text34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bookmarkStart w:id="46" w:name="Text34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bookmarkStart w:id="47" w:name="Text34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bookmarkStart w:id="48" w:name="Text34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bookmarkStart w:id="49" w:name="Text34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bookmarkStart w:id="50" w:name="Text34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bookmarkStart w:id="51" w:name="Text34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bookmarkStart w:id="52" w:name="Text35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bookmarkStart w:id="53" w:name="Text35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bookmarkStart w:id="54" w:name="Text35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bookmarkStart w:id="55" w:name="Text35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bookmarkStart w:id="56" w:name="Text35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57" w:name="Text35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bookmarkStart w:id="58" w:name="Text35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59" w:name="Text35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60" w:name="Text35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61" w:name="Text35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bookmarkStart w:id="62" w:name="Text36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bookmarkStart w:id="63" w:name="Text36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bookmarkStart w:id="64" w:name="Text36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bookmarkStart w:id="65" w:name="Text36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bookmarkStart w:id="66" w:name="Text36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bookmarkStart w:id="67" w:name="Text36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bookmarkStart w:id="68" w:name="Text36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bookmarkStart w:id="69" w:name="Text36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bookmarkStart w:id="70" w:name="Text36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bookmarkStart w:id="71" w:name="Text36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bookmarkStart w:id="72" w:name="Text37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bookmarkStart w:id="73" w:name="Text37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bookmarkStart w:id="74" w:name="Text37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75" w:name="Text37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76" w:name="Text37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77" w:name="Text37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78" w:name="Text37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79" w:name="Text37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80" w:name="Text37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81" w:name="Text37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82" w:name="Text38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83" w:name="Text38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84" w:name="Text38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85" w:name="Text38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86" w:name="Text38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87" w:name="Text38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88" w:name="Text38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89" w:name="Text38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bookmarkStart w:id="90" w:name="Text38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bookmarkStart w:id="91" w:name="Text38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bookmarkStart w:id="92" w:name="Text39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bookmarkStart w:id="93" w:name="Text39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bookmarkStart w:id="94" w:name="Text39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bookmarkStart w:id="95" w:name="Text39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bookmarkStart w:id="96" w:name="Text39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bookmarkStart w:id="97" w:name="Text39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bookmarkStart w:id="98" w:name="Text39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bookmarkStart w:id="99" w:name="Text39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bookmarkStart w:id="100" w:name="Text39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bookmarkStart w:id="101" w:name="Text39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bookmarkStart w:id="102" w:name="Text40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bookmarkStart w:id="103" w:name="Text40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bookmarkStart w:id="104" w:name="Text40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bookmarkStart w:id="105" w:name="Text40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bookmarkStart w:id="106" w:name="Text40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bookmarkStart w:id="107" w:name="Text40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bookmarkStart w:id="108" w:name="Text40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bookmarkStart w:id="109" w:name="Text40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bookmarkStart w:id="110" w:name="Text40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bookmarkStart w:id="111" w:name="Text40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bookmarkStart w:id="112" w:name="Text41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bookmarkStart w:id="113" w:name="Text41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bookmarkStart w:id="114" w:name="Text41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bookmarkStart w:id="115" w:name="Text41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bookmarkStart w:id="116" w:name="Text41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bookmarkStart w:id="117" w:name="Text41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bookmarkStart w:id="118" w:name="Text41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bookmarkStart w:id="119" w:name="Text41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bookmarkStart w:id="120" w:name="Text41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bookmarkStart w:id="121" w:name="Text41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bookmarkStart w:id="122" w:name="Text42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</w:tr>
      <w:tr w:rsidR="0077513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bookmarkStart w:id="123" w:name="Text430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4C127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bookmarkStart w:id="124" w:name="Text431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4C127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bookmarkStart w:id="125" w:name="Text432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bookmarkStart w:id="126" w:name="Text433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4C127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bookmarkStart w:id="127" w:name="Text434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7"/>
          </w:p>
        </w:tc>
      </w:tr>
      <w:tr w:rsidR="00181DCD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233E11">
        <w:trPr>
          <w:trHeight w:val="695"/>
        </w:trPr>
        <w:tc>
          <w:tcPr>
            <w:tcW w:w="709" w:type="dxa"/>
          </w:tcPr>
          <w:p w:rsidR="00233E11" w:rsidRDefault="00233E11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233E11" w:rsidRDefault="00C07F4D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tc>
          <w:tcPr>
            <w:tcW w:w="775" w:type="dxa"/>
            <w:vAlign w:val="center"/>
          </w:tcPr>
          <w:p w:rsidR="00233E11" w:rsidRDefault="004C127F" w:rsidP="00782A92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28" w:name="Text172"/>
            <w:r w:rsidR="00AC2BB2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782A92">
              <w:rPr>
                <w:b/>
                <w:bCs/>
                <w:sz w:val="28"/>
              </w:rPr>
              <w:t>64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tc>
          <w:tcPr>
            <w:tcW w:w="709" w:type="dxa"/>
            <w:vAlign w:val="center"/>
          </w:tcPr>
          <w:p w:rsidR="00233E11" w:rsidRDefault="004C127F" w:rsidP="00782A92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29" w:name="Text112"/>
            <w:r w:rsidR="00C07F4D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782A92">
              <w:rPr>
                <w:b/>
                <w:bCs/>
                <w:sz w:val="28"/>
              </w:rPr>
              <w:t>15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  <w:tc>
          <w:tcPr>
            <w:tcW w:w="775" w:type="dxa"/>
            <w:vAlign w:val="center"/>
          </w:tcPr>
          <w:p w:rsidR="00233E11" w:rsidRDefault="004C127F" w:rsidP="00782A92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30" w:name="Text111"/>
            <w:r w:rsidR="00C07F4D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782A92">
              <w:rPr>
                <w:b/>
                <w:bCs/>
                <w:sz w:val="28"/>
              </w:rPr>
              <w:t>49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30"/>
          </w:p>
        </w:tc>
      </w:tr>
    </w:tbl>
    <w:p w:rsidR="00BB1C7B" w:rsidRPr="00775135" w:rsidRDefault="00BB1C7B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BB1C7B" w:rsidRPr="00F11C3B" w:rsidRDefault="00AC2BB2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</w:r>
      <w:r w:rsidR="004C6260" w:rsidRPr="00F11C3B">
        <w:rPr>
          <w:lang w:val="sr-Cyrl-CS"/>
        </w:rPr>
        <w:t xml:space="preserve"> </w:t>
      </w:r>
      <w:r w:rsidR="001671BD" w:rsidRPr="00F11C3B">
        <w:rPr>
          <w:lang w:val="sr-Cyrl-CS"/>
        </w:rPr>
        <w:t xml:space="preserve"> </w:t>
      </w:r>
      <w:r w:rsidRPr="00F11C3B">
        <w:rPr>
          <w:lang w:val="sr-Cyrl-CS"/>
        </w:rPr>
        <w:tab/>
        <w:t xml:space="preserve"> </w:t>
      </w:r>
      <w:r w:rsidR="00181DCD" w:rsidRPr="00F11C3B">
        <w:rPr>
          <w:lang w:val="ru-RU"/>
        </w:rPr>
        <w:t xml:space="preserve">     </w:t>
      </w:r>
      <w:r w:rsidR="004C6260" w:rsidRPr="00F11C3B">
        <w:rPr>
          <w:lang w:val="sr-Cyrl-CS"/>
        </w:rPr>
        <w:t>Уради</w:t>
      </w:r>
      <w:r w:rsidRPr="00F11C3B">
        <w:rPr>
          <w:lang w:val="sr-Cyrl-CS"/>
        </w:rPr>
        <w:t>ли:</w:t>
      </w:r>
    </w:p>
    <w:p w:rsidR="001671BD" w:rsidRPr="004C6260" w:rsidRDefault="009F1EFC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b/>
          <w:bCs/>
          <w:noProof/>
        </w:rPr>
        <w:pict>
          <v:line id="_x0000_s1055" style="position:absolute;z-index:251656192" from="294.7pt,14.85pt" to="494.1pt,14.85pt">
            <v:stroke dashstyle="1 1" endcap="round"/>
          </v:line>
        </w:pict>
      </w:r>
      <w:r w:rsidR="00AC2BB2" w:rsidRPr="004C6260">
        <w:rPr>
          <w:lang w:val="sr-Cyrl-CS"/>
        </w:rPr>
        <w:tab/>
      </w:r>
      <w:r w:rsidR="00AC2BB2" w:rsidRPr="004C6260">
        <w:rPr>
          <w:sz w:val="22"/>
          <w:szCs w:val="22"/>
          <w:lang w:val="sr-Cyrl-CS"/>
        </w:rPr>
        <w:tab/>
      </w:r>
      <w:r w:rsidR="005D285F" w:rsidRPr="004C6260">
        <w:rPr>
          <w:sz w:val="22"/>
          <w:szCs w:val="22"/>
          <w:lang w:val="sr-Cyrl-CS"/>
        </w:rPr>
        <w:tab/>
      </w:r>
      <w:r w:rsidR="004C127F"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bookmarkStart w:id="131" w:name="Text169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="004C127F" w:rsidRPr="004C6260">
        <w:rPr>
          <w:sz w:val="22"/>
          <w:szCs w:val="22"/>
          <w:lang w:val="sr-Cyrl-CS"/>
        </w:rPr>
      </w:r>
      <w:r w:rsidR="004C127F" w:rsidRPr="004C6260">
        <w:rPr>
          <w:sz w:val="22"/>
          <w:szCs w:val="22"/>
          <w:lang w:val="sr-Cyrl-CS"/>
        </w:rPr>
        <w:fldChar w:fldCharType="separate"/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4C127F" w:rsidRPr="004C6260">
        <w:rPr>
          <w:sz w:val="22"/>
          <w:szCs w:val="22"/>
          <w:lang w:val="sr-Cyrl-CS"/>
        </w:rPr>
        <w:fldChar w:fldCharType="end"/>
      </w:r>
      <w:bookmarkEnd w:id="131"/>
    </w:p>
    <w:p w:rsidR="004C6260" w:rsidRPr="004C6260" w:rsidRDefault="009F1EFC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b/>
          <w:bCs/>
          <w:noProof/>
          <w:sz w:val="22"/>
          <w:szCs w:val="22"/>
        </w:rPr>
        <w:pict>
          <v:line id="_x0000_s1065" style="position:absolute;z-index:251660288" from="294.7pt,14.95pt" to="494.1pt,14.95pt">
            <v:stroke dashstyle="1 1" endcap="round"/>
          </v:line>
        </w:pict>
      </w:r>
      <w:r w:rsidR="004C6260" w:rsidRPr="004C6260">
        <w:rPr>
          <w:sz w:val="22"/>
          <w:szCs w:val="22"/>
          <w:lang w:val="sr-Cyrl-CS"/>
        </w:rPr>
        <w:tab/>
        <w:t>Датум предаје:</w:t>
      </w:r>
      <w:r w:rsidR="004C6260" w:rsidRPr="004C6260">
        <w:rPr>
          <w:sz w:val="22"/>
          <w:szCs w:val="22"/>
          <w:lang w:val="sr-Cyrl-CS"/>
        </w:rPr>
        <w:tab/>
      </w:r>
      <w:r w:rsidR="004C6260" w:rsidRPr="004C6260">
        <w:rPr>
          <w:sz w:val="22"/>
          <w:szCs w:val="22"/>
          <w:lang w:val="sr-Cyrl-CS"/>
        </w:rPr>
        <w:tab/>
      </w:r>
      <w:r w:rsidR="004C127F"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bookmarkStart w:id="132" w:name="Text435"/>
      <w:r w:rsidR="004C6260" w:rsidRPr="004C6260">
        <w:rPr>
          <w:sz w:val="22"/>
          <w:szCs w:val="22"/>
          <w:lang w:val="sr-Cyrl-CS"/>
        </w:rPr>
        <w:instrText xml:space="preserve"> FORMTEXT </w:instrText>
      </w:r>
      <w:r w:rsidR="004C127F" w:rsidRPr="004C6260">
        <w:rPr>
          <w:sz w:val="22"/>
          <w:szCs w:val="22"/>
          <w:lang w:val="sr-Cyrl-CS"/>
        </w:rPr>
      </w:r>
      <w:r w:rsidR="004C127F" w:rsidRPr="004C6260">
        <w:rPr>
          <w:sz w:val="22"/>
          <w:szCs w:val="22"/>
          <w:lang w:val="sr-Cyrl-CS"/>
        </w:rPr>
        <w:fldChar w:fldCharType="separate"/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4C127F" w:rsidRPr="004C6260">
        <w:rPr>
          <w:sz w:val="22"/>
          <w:szCs w:val="22"/>
          <w:lang w:val="sr-Cyrl-CS"/>
        </w:rPr>
        <w:fldChar w:fldCharType="end"/>
      </w:r>
      <w:bookmarkEnd w:id="132"/>
    </w:p>
    <w:p w:rsidR="00B71976" w:rsidRPr="00B71976" w:rsidRDefault="009F1EFC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line id="_x0000_s1057" style="position:absolute;z-index:251658240" from="5.3pt,15.2pt" to="86.1pt,15.2pt">
            <v:stroke dashstyle="1 1" endcap="round"/>
          </v:line>
        </w:pict>
      </w:r>
      <w:r>
        <w:rPr>
          <w:b/>
          <w:bCs/>
          <w:noProof/>
          <w:sz w:val="22"/>
          <w:szCs w:val="22"/>
        </w:rPr>
        <w:pict>
          <v:line id="_x0000_s1058" style="position:absolute;z-index:251659264" from="97.4pt,15.2pt" to="129.55pt,15.2pt">
            <v:stroke dashstyle="1 1" endcap="round"/>
          </v:line>
        </w:pict>
      </w:r>
      <w:r>
        <w:rPr>
          <w:b/>
          <w:bCs/>
          <w:noProof/>
          <w:sz w:val="22"/>
          <w:szCs w:val="22"/>
        </w:rPr>
        <w:pict>
          <v:line id="_x0000_s1056" style="position:absolute;z-index:251657216" from="294.7pt,15.2pt" to="494.1pt,15.2pt">
            <v:stroke dashstyle="1 1" endcap="round"/>
          </v:line>
        </w:pict>
      </w:r>
      <w:r w:rsidR="00AC2BB2" w:rsidRPr="004C6260">
        <w:rPr>
          <w:sz w:val="22"/>
          <w:szCs w:val="22"/>
          <w:lang w:val="sr-Cyrl-CS"/>
        </w:rPr>
        <w:tab/>
      </w:r>
      <w:r w:rsidR="004C127F"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bookmarkStart w:id="133" w:name="Text170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="004C127F" w:rsidRPr="004C6260">
        <w:rPr>
          <w:sz w:val="22"/>
          <w:szCs w:val="22"/>
          <w:lang w:val="sr-Cyrl-CS"/>
        </w:rPr>
      </w:r>
      <w:r w:rsidR="004C127F" w:rsidRPr="004C6260">
        <w:rPr>
          <w:sz w:val="22"/>
          <w:szCs w:val="22"/>
          <w:lang w:val="sr-Cyrl-CS"/>
        </w:rPr>
        <w:fldChar w:fldCharType="separate"/>
      </w:r>
      <w:r w:rsidR="00D94918">
        <w:rPr>
          <w:sz w:val="22"/>
          <w:szCs w:val="22"/>
        </w:rPr>
        <w:t>10. 0</w:t>
      </w:r>
      <w:r w:rsidR="00902EB3">
        <w:rPr>
          <w:sz w:val="22"/>
          <w:szCs w:val="22"/>
        </w:rPr>
        <w:t>9</w:t>
      </w:r>
      <w:r w:rsidR="004C127F" w:rsidRPr="004C6260">
        <w:rPr>
          <w:sz w:val="22"/>
          <w:szCs w:val="22"/>
          <w:lang w:val="sr-Cyrl-CS"/>
        </w:rPr>
        <w:fldChar w:fldCharType="end"/>
      </w:r>
      <w:bookmarkEnd w:id="133"/>
      <w:r w:rsidR="00AC2BB2" w:rsidRPr="004C6260">
        <w:rPr>
          <w:sz w:val="22"/>
          <w:szCs w:val="22"/>
          <w:lang w:val="sr-Cyrl-CS"/>
        </w:rPr>
        <w:tab/>
      </w:r>
      <w:r w:rsidR="00F11C3B">
        <w:rPr>
          <w:sz w:val="22"/>
          <w:szCs w:val="22"/>
        </w:rPr>
        <w:t xml:space="preserve"> </w:t>
      </w:r>
      <w:r w:rsidR="00AC2BB2" w:rsidRPr="004C6260">
        <w:rPr>
          <w:sz w:val="22"/>
          <w:szCs w:val="22"/>
          <w:lang w:val="sr-Cyrl-CS"/>
        </w:rPr>
        <w:t>20</w:t>
      </w:r>
      <w:bookmarkStart w:id="134" w:name="Text171"/>
      <w:r w:rsidR="004C127F"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="004C6260" w:rsidRPr="004C6260">
        <w:rPr>
          <w:sz w:val="22"/>
          <w:szCs w:val="22"/>
          <w:lang w:val="sr-Cyrl-CS"/>
        </w:rPr>
        <w:instrText xml:space="preserve"> FORMTEXT </w:instrText>
      </w:r>
      <w:r w:rsidR="004C127F" w:rsidRPr="004C6260">
        <w:rPr>
          <w:sz w:val="22"/>
          <w:szCs w:val="22"/>
          <w:lang w:val="sr-Cyrl-CS"/>
        </w:rPr>
      </w:r>
      <w:r w:rsidR="004C127F" w:rsidRPr="004C6260">
        <w:rPr>
          <w:sz w:val="22"/>
          <w:szCs w:val="22"/>
          <w:lang w:val="sr-Cyrl-CS"/>
        </w:rPr>
        <w:fldChar w:fldCharType="separate"/>
      </w:r>
      <w:r w:rsidR="00D94918">
        <w:rPr>
          <w:sz w:val="22"/>
          <w:szCs w:val="22"/>
        </w:rPr>
        <w:t>1</w:t>
      </w:r>
      <w:r w:rsidR="00B4537E">
        <w:rPr>
          <w:sz w:val="22"/>
          <w:szCs w:val="22"/>
        </w:rPr>
        <w:t>4</w:t>
      </w:r>
      <w:r w:rsidR="004C127F" w:rsidRPr="004C6260">
        <w:rPr>
          <w:sz w:val="22"/>
          <w:szCs w:val="22"/>
          <w:lang w:val="sr-Cyrl-CS"/>
        </w:rPr>
        <w:fldChar w:fldCharType="end"/>
      </w:r>
      <w:bookmarkEnd w:id="134"/>
      <w:r w:rsidR="00AC2BB2" w:rsidRPr="004C6260">
        <w:rPr>
          <w:sz w:val="22"/>
          <w:szCs w:val="22"/>
          <w:lang w:val="sr-Cyrl-CS"/>
        </w:rPr>
        <w:tab/>
        <w:t>. године</w:t>
      </w:r>
      <w:r w:rsidR="00AC2BB2" w:rsidRPr="004C6260">
        <w:rPr>
          <w:sz w:val="22"/>
          <w:szCs w:val="22"/>
          <w:lang w:val="sr-Cyrl-CS"/>
        </w:rPr>
        <w:tab/>
      </w:r>
      <w:r w:rsidR="005D285F" w:rsidRPr="004C6260">
        <w:rPr>
          <w:sz w:val="22"/>
          <w:szCs w:val="22"/>
          <w:lang w:val="sr-Cyrl-CS"/>
        </w:rPr>
        <w:tab/>
      </w:r>
      <w:r w:rsidR="004C127F"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bookmarkStart w:id="135" w:name="Text168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="004C127F" w:rsidRPr="004C6260">
        <w:rPr>
          <w:sz w:val="22"/>
          <w:szCs w:val="22"/>
          <w:lang w:val="sr-Cyrl-CS"/>
        </w:rPr>
      </w:r>
      <w:r w:rsidR="004C127F" w:rsidRPr="004C6260">
        <w:rPr>
          <w:sz w:val="22"/>
          <w:szCs w:val="22"/>
          <w:lang w:val="sr-Cyrl-CS"/>
        </w:rPr>
        <w:fldChar w:fldCharType="separate"/>
      </w:r>
      <w:r w:rsidR="00D94918">
        <w:rPr>
          <w:sz w:val="22"/>
          <w:szCs w:val="22"/>
        </w:rPr>
        <w:t>Pinter Atila</w:t>
      </w:r>
      <w:r w:rsidR="004C127F" w:rsidRPr="004C6260">
        <w:rPr>
          <w:sz w:val="22"/>
          <w:szCs w:val="22"/>
          <w:lang w:val="sr-Cyrl-CS"/>
        </w:rPr>
        <w:fldChar w:fldCharType="end"/>
      </w:r>
      <w:bookmarkEnd w:id="135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BB1E7E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BB1E7E" w:rsidRPr="00BB472A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lastRenderedPageBreak/>
              <w:br w:type="page"/>
            </w:r>
          </w:p>
          <w:p w:rsidR="00BB1E7E" w:rsidRDefault="009F1EF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bCs/>
                <w:noProof/>
              </w:rPr>
              <w:pict>
                <v:line id="_x0000_s1066" style="position:absolute;z-index:251661312" from="45.35pt,16.5pt" to="265.75pt,16.5pt">
                  <v:stroke dashstyle="1 1" endcap="round"/>
                </v:line>
              </w:pict>
            </w:r>
            <w:r w:rsidR="00BB1E7E"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r w:rsidR="004C127F"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36" w:name="Text175"/>
            <w:r w:rsidR="00BB1E7E"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 w:rsidR="004C127F">
              <w:rPr>
                <w:b/>
                <w:sz w:val="26"/>
                <w:szCs w:val="26"/>
                <w:lang w:val="sr-Cyrl-CS"/>
              </w:rPr>
            </w:r>
            <w:r w:rsidR="004C127F">
              <w:rPr>
                <w:b/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4C127F"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6"/>
          </w:p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BB1E7E" w:rsidRPr="00C848CC" w:rsidRDefault="00BB1E7E" w:rsidP="00AC464D">
            <w:pPr>
              <w:rPr>
                <w:b/>
                <w:lang w:val="sr-Cyrl-CS"/>
              </w:rPr>
            </w:pPr>
          </w:p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BB1E7E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BB1E7E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137" w:name="Text174"/>
            <w:r w:rsidR="00BB1E7E"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  <w:tc>
          <w:tcPr>
            <w:tcW w:w="1296" w:type="dxa"/>
            <w:gridSpan w:val="2"/>
            <w:vAlign w:val="center"/>
          </w:tcPr>
          <w:p w:rsidR="00BB1E7E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38" w:name="Text173"/>
            <w:r w:rsidR="00BB1E7E"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8"/>
          </w:p>
        </w:tc>
      </w:tr>
      <w:tr w:rsidR="00BB1E7E">
        <w:trPr>
          <w:trHeight w:val="70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tcBorders>
              <w:bottom w:val="single" w:sz="4" w:space="0" w:color="auto"/>
            </w:tcBorders>
            <w:vAlign w:val="center"/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bookmarkStart w:id="139" w:name="Text426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464D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bookmarkStart w:id="140" w:name="Text428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bookmarkStart w:id="141" w:name="Text429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1"/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4C127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BB1E7E" w:rsidRPr="004C6260" w:rsidRDefault="00BB1E7E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BB1E7E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425"/>
  <w:drawingGridHorizontalSpacing w:val="57"/>
  <w:drawingGridVerticalSpacing w:val="57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D94918"/>
    <w:rsid w:val="00024222"/>
    <w:rsid w:val="000A1572"/>
    <w:rsid w:val="000F42D8"/>
    <w:rsid w:val="001671BD"/>
    <w:rsid w:val="00181DCD"/>
    <w:rsid w:val="00184E58"/>
    <w:rsid w:val="001C5731"/>
    <w:rsid w:val="00233E11"/>
    <w:rsid w:val="002658C1"/>
    <w:rsid w:val="002A4F0A"/>
    <w:rsid w:val="00357779"/>
    <w:rsid w:val="003A3F15"/>
    <w:rsid w:val="003B3B71"/>
    <w:rsid w:val="00452E23"/>
    <w:rsid w:val="004C127F"/>
    <w:rsid w:val="004C4904"/>
    <w:rsid w:val="004C6260"/>
    <w:rsid w:val="00517816"/>
    <w:rsid w:val="005677A3"/>
    <w:rsid w:val="005D285F"/>
    <w:rsid w:val="006476C2"/>
    <w:rsid w:val="006569C7"/>
    <w:rsid w:val="0068258F"/>
    <w:rsid w:val="0077065F"/>
    <w:rsid w:val="00775135"/>
    <w:rsid w:val="00782A92"/>
    <w:rsid w:val="00826C08"/>
    <w:rsid w:val="0087221F"/>
    <w:rsid w:val="008B58AE"/>
    <w:rsid w:val="008C59E0"/>
    <w:rsid w:val="008D78B3"/>
    <w:rsid w:val="00902EB3"/>
    <w:rsid w:val="00907FA1"/>
    <w:rsid w:val="00974053"/>
    <w:rsid w:val="00985A2C"/>
    <w:rsid w:val="009926AE"/>
    <w:rsid w:val="009F1EFC"/>
    <w:rsid w:val="00A0147C"/>
    <w:rsid w:val="00A26003"/>
    <w:rsid w:val="00A75EDC"/>
    <w:rsid w:val="00AA0D13"/>
    <w:rsid w:val="00AC2BB2"/>
    <w:rsid w:val="00AC464D"/>
    <w:rsid w:val="00AD577D"/>
    <w:rsid w:val="00B4537E"/>
    <w:rsid w:val="00B71976"/>
    <w:rsid w:val="00BB1C7B"/>
    <w:rsid w:val="00BB1E7E"/>
    <w:rsid w:val="00BB472A"/>
    <w:rsid w:val="00C07F4D"/>
    <w:rsid w:val="00C53130"/>
    <w:rsid w:val="00C574A7"/>
    <w:rsid w:val="00C848CC"/>
    <w:rsid w:val="00C969C4"/>
    <w:rsid w:val="00CC3ADA"/>
    <w:rsid w:val="00D25FC6"/>
    <w:rsid w:val="00D856C0"/>
    <w:rsid w:val="00D94918"/>
    <w:rsid w:val="00D94E83"/>
    <w:rsid w:val="00DF04C7"/>
    <w:rsid w:val="00E66498"/>
    <w:rsid w:val="00E94FAB"/>
    <w:rsid w:val="00F04D78"/>
    <w:rsid w:val="00F05601"/>
    <w:rsid w:val="00F11C3B"/>
    <w:rsid w:val="00F40576"/>
    <w:rsid w:val="00F913F9"/>
    <w:rsid w:val="00FC2B23"/>
    <w:rsid w:val="00FF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1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A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0.356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</Template>
  <TotalTime>26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Marija Kolar</cp:lastModifiedBy>
  <cp:revision>9</cp:revision>
  <cp:lastPrinted>2007-09-24T08:38:00Z</cp:lastPrinted>
  <dcterms:created xsi:type="dcterms:W3CDTF">2012-09-19T13:03:00Z</dcterms:created>
  <dcterms:modified xsi:type="dcterms:W3CDTF">2015-02-04T06:32:00Z</dcterms:modified>
</cp:coreProperties>
</file>